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7146" w14:textId="77777777" w:rsidR="00741F99" w:rsidRDefault="00741F99" w:rsidP="00741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A436863" w14:textId="77777777" w:rsidR="00741F99" w:rsidRDefault="00741F99" w:rsidP="00741F9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670895A0" w14:textId="77777777" w:rsidR="00741F99" w:rsidRDefault="00741F99" w:rsidP="00741F99">
      <w:pPr>
        <w:pStyle w:val="NoSpacing"/>
        <w:rPr>
          <w:rFonts w:cs="Times New Roman"/>
          <w:szCs w:val="24"/>
        </w:rPr>
      </w:pPr>
    </w:p>
    <w:p w14:paraId="4F60F809" w14:textId="77777777" w:rsidR="00741F99" w:rsidRDefault="00741F99" w:rsidP="00741F99">
      <w:pPr>
        <w:pStyle w:val="NoSpacing"/>
        <w:rPr>
          <w:rFonts w:cs="Times New Roman"/>
          <w:szCs w:val="24"/>
        </w:rPr>
      </w:pPr>
    </w:p>
    <w:p w14:paraId="56185419" w14:textId="77777777" w:rsidR="00741F99" w:rsidRDefault="00741F99" w:rsidP="00741F99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Henry, Lord </w:t>
      </w:r>
      <w:proofErr w:type="spellStart"/>
      <w:r>
        <w:rPr>
          <w:rFonts w:cs="Times New Roman"/>
          <w:color w:val="282B30"/>
          <w:szCs w:val="24"/>
          <w:shd w:val="clear" w:color="auto" w:fill="FFFFFF"/>
        </w:rPr>
        <w:t>FitzHugh</w:t>
      </w:r>
      <w:proofErr w:type="spellEnd"/>
      <w:r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7E5F3352" w14:textId="77777777" w:rsidR="00741F99" w:rsidRDefault="00741F99" w:rsidP="00741F99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2540D4BD" w14:textId="77777777" w:rsidR="00741F99" w:rsidRDefault="00741F99" w:rsidP="00741F99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32E2B8E" w14:textId="77777777" w:rsidR="00741F99" w:rsidRDefault="00741F99" w:rsidP="00741F99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5D49B8B5" w14:textId="77777777" w:rsidR="00741F99" w:rsidRDefault="00741F99" w:rsidP="00741F99">
      <w:pPr>
        <w:pStyle w:val="NoSpacing"/>
        <w:tabs>
          <w:tab w:val="left" w:pos="2204"/>
        </w:tabs>
        <w:rPr>
          <w:rFonts w:cs="Times New Roman"/>
          <w:szCs w:val="24"/>
        </w:rPr>
      </w:pPr>
    </w:p>
    <w:p w14:paraId="703FD496" w14:textId="77777777" w:rsidR="00741F99" w:rsidRDefault="00741F99" w:rsidP="00741F99">
      <w:pPr>
        <w:pStyle w:val="NoSpacing"/>
        <w:tabs>
          <w:tab w:val="left" w:pos="2204"/>
        </w:tabs>
        <w:rPr>
          <w:rFonts w:cs="Times New Roman"/>
          <w:szCs w:val="24"/>
        </w:rPr>
      </w:pPr>
      <w:r>
        <w:rPr>
          <w:rFonts w:cs="Times New Roman"/>
          <w:szCs w:val="24"/>
        </w:rPr>
        <w:t>6 December 2022</w:t>
      </w:r>
    </w:p>
    <w:p w14:paraId="7037D05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C610C" w14:textId="77777777" w:rsidR="00741F99" w:rsidRDefault="00741F99" w:rsidP="009139A6">
      <w:r>
        <w:separator/>
      </w:r>
    </w:p>
  </w:endnote>
  <w:endnote w:type="continuationSeparator" w:id="0">
    <w:p w14:paraId="51225517" w14:textId="77777777" w:rsidR="00741F99" w:rsidRDefault="00741F9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AE3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AA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408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08F78" w14:textId="77777777" w:rsidR="00741F99" w:rsidRDefault="00741F99" w:rsidP="009139A6">
      <w:r>
        <w:separator/>
      </w:r>
    </w:p>
  </w:footnote>
  <w:footnote w:type="continuationSeparator" w:id="0">
    <w:p w14:paraId="7C99EE5B" w14:textId="77777777" w:rsidR="00741F99" w:rsidRDefault="00741F9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9F9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E1E4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B31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99"/>
    <w:rsid w:val="000666E0"/>
    <w:rsid w:val="002510B7"/>
    <w:rsid w:val="005C130B"/>
    <w:rsid w:val="00741F9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BE1A3"/>
  <w15:chartTrackingRefBased/>
  <w15:docId w15:val="{23A89CEB-3EA6-459D-8489-1831C9C81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2023-01-05T21:41:00Z</dcterms:created>
  <dcterms:modified xsi:type="dcterms:W3CDTF">2023-01-05T21:41:00Z</dcterms:modified>
</cp:coreProperties>
</file>